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C338A" w14:textId="77777777" w:rsidR="007B0E77" w:rsidRDefault="007B0E77" w:rsidP="00E22B9D">
      <w:pPr>
        <w:rPr>
          <w:rFonts w:ascii="Arial" w:hAnsi="Arial" w:cs="Arial"/>
        </w:rPr>
      </w:pPr>
    </w:p>
    <w:p w14:paraId="68F1EDED" w14:textId="315F9DC2" w:rsidR="007B0E77" w:rsidRDefault="007B0E77" w:rsidP="007B0E77">
      <w:pPr>
        <w:jc w:val="both"/>
        <w:rPr>
          <w:rFonts w:ascii="Arial" w:hAnsi="Arial" w:cs="Arial"/>
          <w:b/>
        </w:rPr>
      </w:pPr>
      <w:r w:rsidRPr="009A132F">
        <w:rPr>
          <w:rFonts w:ascii="Arial" w:hAnsi="Arial" w:cs="Arial"/>
          <w:b/>
        </w:rPr>
        <w:t xml:space="preserve">VSEBINSKO IN FINANČNO POROČILO ZA </w:t>
      </w:r>
      <w:r>
        <w:rPr>
          <w:rFonts w:ascii="Arial" w:hAnsi="Arial" w:cs="Arial"/>
          <w:b/>
        </w:rPr>
        <w:t>DOGODEK</w:t>
      </w:r>
      <w:r w:rsidR="006A28E9">
        <w:rPr>
          <w:rFonts w:ascii="Arial" w:hAnsi="Arial" w:cs="Arial"/>
          <w:b/>
        </w:rPr>
        <w:t xml:space="preserve">  - občinski praznik </w:t>
      </w:r>
      <w:r w:rsidR="00BF564C">
        <w:rPr>
          <w:rFonts w:ascii="Arial" w:hAnsi="Arial" w:cs="Arial"/>
          <w:b/>
        </w:rPr>
        <w:t>202</w:t>
      </w:r>
      <w:r w:rsidR="00E83E35">
        <w:rPr>
          <w:rFonts w:ascii="Arial" w:hAnsi="Arial" w:cs="Arial"/>
          <w:b/>
        </w:rPr>
        <w:t>6</w:t>
      </w:r>
    </w:p>
    <w:p w14:paraId="2441912A" w14:textId="77777777" w:rsidR="00BC0D89" w:rsidRPr="009A132F" w:rsidRDefault="00BC0D89" w:rsidP="007B0E77">
      <w:pPr>
        <w:jc w:val="both"/>
        <w:rPr>
          <w:rFonts w:ascii="Arial" w:hAnsi="Arial" w:cs="Arial"/>
          <w:b/>
        </w:rPr>
      </w:pPr>
      <w:r>
        <w:rPr>
          <w:rFonts w:ascii="Arial" w:hAnsi="Arial" w:cs="Arial"/>
          <w:b/>
        </w:rPr>
        <w:t>(obvezna priloga e-zahtevka)</w:t>
      </w:r>
    </w:p>
    <w:p w14:paraId="026AB999" w14:textId="77777777" w:rsidR="007B0E77" w:rsidRPr="002B6720" w:rsidRDefault="007B0E77" w:rsidP="007B0E77">
      <w:pPr>
        <w:jc w:val="both"/>
        <w:rPr>
          <w:rFonts w:ascii="Arial" w:hAnsi="Arial" w:cs="Arial"/>
        </w:rPr>
      </w:pPr>
    </w:p>
    <w:p w14:paraId="535EE50B" w14:textId="62BDA2FA" w:rsidR="007B0E77" w:rsidRPr="002B6720" w:rsidRDefault="007B0E77" w:rsidP="007B0E77">
      <w:pPr>
        <w:jc w:val="both"/>
        <w:rPr>
          <w:rFonts w:ascii="Arial" w:hAnsi="Arial" w:cs="Arial"/>
        </w:rPr>
      </w:pPr>
      <w:r w:rsidRPr="002B6720">
        <w:rPr>
          <w:rFonts w:ascii="Arial" w:hAnsi="Arial" w:cs="Arial"/>
        </w:rPr>
        <w:t>Naziv prijavitelja</w:t>
      </w:r>
      <w:r w:rsidR="00E83E35">
        <w:rPr>
          <w:rFonts w:ascii="Arial" w:hAnsi="Arial" w:cs="Arial"/>
        </w:rPr>
        <w:t xml:space="preserve"> in naslov</w:t>
      </w:r>
      <w:r w:rsidRPr="002B6720">
        <w:rPr>
          <w:rFonts w:ascii="Arial" w:hAnsi="Arial" w:cs="Arial"/>
        </w:rPr>
        <w:t>:_________________________________________________________</w:t>
      </w:r>
    </w:p>
    <w:p w14:paraId="768782C9" w14:textId="77777777" w:rsidR="007B0E77" w:rsidRPr="002B6720" w:rsidRDefault="007B0E77" w:rsidP="007B0E77">
      <w:pPr>
        <w:jc w:val="both"/>
        <w:rPr>
          <w:rFonts w:ascii="Arial" w:hAnsi="Arial" w:cs="Arial"/>
        </w:rPr>
      </w:pPr>
      <w:r w:rsidRPr="002B6720">
        <w:rPr>
          <w:rFonts w:ascii="Arial" w:hAnsi="Arial" w:cs="Arial"/>
        </w:rPr>
        <w:t>Naslov sofinanciranega projekta:__________________________________</w:t>
      </w:r>
    </w:p>
    <w:p w14:paraId="47B142BE" w14:textId="77777777" w:rsidR="007B0E77" w:rsidRPr="002B6720" w:rsidRDefault="007B0E77" w:rsidP="007B0E77">
      <w:pPr>
        <w:jc w:val="both"/>
        <w:rPr>
          <w:rFonts w:ascii="Arial" w:hAnsi="Arial" w:cs="Arial"/>
        </w:rPr>
      </w:pPr>
      <w:r w:rsidRPr="002B6720">
        <w:rPr>
          <w:rFonts w:ascii="Arial" w:hAnsi="Arial" w:cs="Arial"/>
        </w:rPr>
        <w:t>Številka pogodbe o sofinanciranju:_____________________________________________</w:t>
      </w:r>
    </w:p>
    <w:p w14:paraId="765A5840" w14:textId="77777777" w:rsidR="007B0E77" w:rsidRPr="002B6720" w:rsidRDefault="007B0E77" w:rsidP="007B0E77">
      <w:pPr>
        <w:jc w:val="both"/>
        <w:rPr>
          <w:rFonts w:ascii="Arial" w:hAnsi="Arial" w:cs="Arial"/>
        </w:rPr>
      </w:pPr>
      <w:r w:rsidRPr="002B6720">
        <w:rPr>
          <w:rFonts w:ascii="Arial" w:hAnsi="Arial" w:cs="Arial"/>
        </w:rPr>
        <w:t>Znesek sofinanciranja:_____________________________________________________</w:t>
      </w:r>
    </w:p>
    <w:p w14:paraId="02F8784E" w14:textId="77777777" w:rsidR="007B0E77" w:rsidRPr="002B6720" w:rsidRDefault="007B0E77" w:rsidP="007B0E77">
      <w:pPr>
        <w:jc w:val="both"/>
        <w:rPr>
          <w:rFonts w:ascii="Arial" w:hAnsi="Arial" w:cs="Arial"/>
        </w:rPr>
      </w:pPr>
    </w:p>
    <w:p w14:paraId="112BEEED" w14:textId="77777777" w:rsidR="007B0E77" w:rsidRPr="002B6720" w:rsidRDefault="007B0E77" w:rsidP="007B0E77">
      <w:pPr>
        <w:numPr>
          <w:ilvl w:val="1"/>
          <w:numId w:val="6"/>
        </w:numPr>
        <w:rPr>
          <w:rFonts w:ascii="Arial" w:hAnsi="Arial" w:cs="Arial"/>
        </w:rPr>
      </w:pPr>
      <w:r w:rsidRPr="002B6720">
        <w:rPr>
          <w:rFonts w:ascii="Arial" w:hAnsi="Arial" w:cs="Arial"/>
        </w:rPr>
        <w:t>Vsebinsko poročilo o izvedenem projektu, največ 1 stran: (lahko tudi v prilogi)</w:t>
      </w:r>
    </w:p>
    <w:p w14:paraId="5D79C27B" w14:textId="77777777" w:rsidR="007B0E77" w:rsidRPr="002B6720" w:rsidRDefault="007B0E77" w:rsidP="007B0E77">
      <w:pPr>
        <w:rPr>
          <w:rFonts w:ascii="Arial" w:hAnsi="Arial" w:cs="Arial"/>
        </w:rPr>
      </w:pPr>
    </w:p>
    <w:p w14:paraId="2326C4FF" w14:textId="77777777" w:rsidR="007B0E77" w:rsidRPr="002B6720" w:rsidRDefault="007B0E77" w:rsidP="007B0E77">
      <w:pPr>
        <w:rPr>
          <w:rFonts w:ascii="Arial" w:hAnsi="Arial" w:cs="Arial"/>
        </w:rPr>
      </w:pPr>
      <w:r w:rsidRPr="002B6720">
        <w:rPr>
          <w:rFonts w:ascii="Arial" w:hAnsi="Arial" w:cs="Arial"/>
        </w:rPr>
        <w:t>_________________________________________________</w:t>
      </w:r>
      <w:r>
        <w:rPr>
          <w:rFonts w:ascii="Arial" w:hAnsi="Arial" w:cs="Arial"/>
        </w:rPr>
        <w:t>_________________________</w:t>
      </w:r>
    </w:p>
    <w:p w14:paraId="21603C16" w14:textId="77777777" w:rsidR="007B0E77" w:rsidRPr="002B6720" w:rsidRDefault="007B0E77" w:rsidP="007B0E77">
      <w:pPr>
        <w:rPr>
          <w:rFonts w:ascii="Arial" w:hAnsi="Arial" w:cs="Arial"/>
        </w:rPr>
      </w:pPr>
    </w:p>
    <w:p w14:paraId="03EDDC7B" w14:textId="77777777" w:rsidR="007B0E77" w:rsidRPr="002B6720" w:rsidRDefault="007B0E77" w:rsidP="007B0E77">
      <w:pPr>
        <w:numPr>
          <w:ilvl w:val="1"/>
          <w:numId w:val="6"/>
        </w:numPr>
        <w:rPr>
          <w:rFonts w:ascii="Arial" w:hAnsi="Arial" w:cs="Arial"/>
        </w:rPr>
      </w:pPr>
      <w:r w:rsidRPr="002B6720">
        <w:rPr>
          <w:rFonts w:ascii="Arial" w:hAnsi="Arial" w:cs="Arial"/>
        </w:rPr>
        <w:t xml:space="preserve">Finančno poročilo </w:t>
      </w:r>
    </w:p>
    <w:p w14:paraId="57300EE8" w14:textId="77777777" w:rsidR="007B0E77" w:rsidRPr="002B6720" w:rsidRDefault="007B0E77" w:rsidP="007B0E77">
      <w:pPr>
        <w:rPr>
          <w:rFonts w:ascii="Arial" w:hAnsi="Arial" w:cs="Arial"/>
        </w:rPr>
      </w:pPr>
    </w:p>
    <w:tbl>
      <w:tblPr>
        <w:tblW w:w="9452" w:type="dxa"/>
        <w:tblInd w:w="49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26"/>
        <w:gridCol w:w="4726"/>
      </w:tblGrid>
      <w:tr w:rsidR="007B0E77" w:rsidRPr="002B6720" w14:paraId="4DF3AC6E" w14:textId="77777777" w:rsidTr="008647F5">
        <w:trPr>
          <w:trHeight w:val="397"/>
        </w:trPr>
        <w:tc>
          <w:tcPr>
            <w:tcW w:w="4726" w:type="dxa"/>
            <w:tcBorders>
              <w:top w:val="single" w:sz="8" w:space="0" w:color="auto"/>
              <w:bottom w:val="double" w:sz="4" w:space="0" w:color="auto"/>
            </w:tcBorders>
            <w:vAlign w:val="center"/>
          </w:tcPr>
          <w:p w14:paraId="69B8CB45" w14:textId="77777777" w:rsidR="007B0E77" w:rsidRPr="002B6720" w:rsidRDefault="007B0E77" w:rsidP="00752DD9">
            <w:pPr>
              <w:jc w:val="center"/>
              <w:rPr>
                <w:rFonts w:ascii="Arial" w:hAnsi="Arial" w:cs="Arial"/>
                <w:b/>
              </w:rPr>
            </w:pPr>
            <w:r w:rsidRPr="002B6720">
              <w:rPr>
                <w:rFonts w:ascii="Arial" w:hAnsi="Arial" w:cs="Arial"/>
                <w:b/>
              </w:rPr>
              <w:t>ODHODKI PO VRSTAH STROŠKOV</w:t>
            </w:r>
          </w:p>
        </w:tc>
        <w:tc>
          <w:tcPr>
            <w:tcW w:w="4726" w:type="dxa"/>
            <w:tcBorders>
              <w:top w:val="single" w:sz="8" w:space="0" w:color="auto"/>
              <w:bottom w:val="double" w:sz="4" w:space="0" w:color="auto"/>
            </w:tcBorders>
            <w:vAlign w:val="center"/>
          </w:tcPr>
          <w:p w14:paraId="715B12F8" w14:textId="77777777" w:rsidR="007B0E77" w:rsidRPr="002B6720" w:rsidRDefault="007B0E77" w:rsidP="00752DD9">
            <w:pPr>
              <w:jc w:val="center"/>
              <w:rPr>
                <w:rFonts w:ascii="Arial" w:hAnsi="Arial" w:cs="Arial"/>
                <w:b/>
              </w:rPr>
            </w:pPr>
            <w:r w:rsidRPr="002B6720">
              <w:rPr>
                <w:rFonts w:ascii="Arial" w:hAnsi="Arial" w:cs="Arial"/>
                <w:b/>
              </w:rPr>
              <w:t>V EUR</w:t>
            </w:r>
          </w:p>
        </w:tc>
      </w:tr>
      <w:tr w:rsidR="007B0E77" w:rsidRPr="002B6720" w14:paraId="6DAF0F93" w14:textId="77777777" w:rsidTr="008647F5">
        <w:trPr>
          <w:trHeight w:val="397"/>
        </w:trPr>
        <w:tc>
          <w:tcPr>
            <w:tcW w:w="4726" w:type="dxa"/>
            <w:tcBorders>
              <w:top w:val="double" w:sz="4" w:space="0" w:color="auto"/>
            </w:tcBorders>
            <w:vAlign w:val="center"/>
          </w:tcPr>
          <w:p w14:paraId="182AC703" w14:textId="77777777" w:rsidR="007B0E77" w:rsidRPr="002B6720" w:rsidRDefault="007B0E77" w:rsidP="00752DD9">
            <w:pPr>
              <w:rPr>
                <w:rFonts w:ascii="Arial" w:hAnsi="Arial" w:cs="Arial"/>
                <w:b/>
              </w:rPr>
            </w:pPr>
            <w:r w:rsidRPr="002B6720">
              <w:rPr>
                <w:rFonts w:ascii="Arial" w:hAnsi="Arial" w:cs="Arial"/>
                <w:b/>
              </w:rPr>
              <w:t>-</w:t>
            </w:r>
          </w:p>
        </w:tc>
        <w:tc>
          <w:tcPr>
            <w:tcW w:w="4726" w:type="dxa"/>
            <w:tcBorders>
              <w:top w:val="double" w:sz="4" w:space="0" w:color="auto"/>
            </w:tcBorders>
            <w:vAlign w:val="center"/>
          </w:tcPr>
          <w:p w14:paraId="3C2189C5" w14:textId="77777777" w:rsidR="007B0E77" w:rsidRPr="002B6720" w:rsidRDefault="007B0E77" w:rsidP="00752DD9">
            <w:pPr>
              <w:rPr>
                <w:rFonts w:ascii="Arial" w:hAnsi="Arial" w:cs="Arial"/>
                <w:b/>
              </w:rPr>
            </w:pPr>
          </w:p>
        </w:tc>
      </w:tr>
      <w:tr w:rsidR="007B0E77" w:rsidRPr="002B6720" w14:paraId="1BE31957" w14:textId="77777777" w:rsidTr="008647F5">
        <w:trPr>
          <w:trHeight w:val="397"/>
        </w:trPr>
        <w:tc>
          <w:tcPr>
            <w:tcW w:w="4726" w:type="dxa"/>
            <w:vAlign w:val="center"/>
          </w:tcPr>
          <w:p w14:paraId="6FF55F67" w14:textId="77777777" w:rsidR="007B0E77" w:rsidRPr="002B6720" w:rsidRDefault="007B0E77" w:rsidP="00752DD9">
            <w:pPr>
              <w:rPr>
                <w:rFonts w:ascii="Arial" w:hAnsi="Arial" w:cs="Arial"/>
                <w:b/>
              </w:rPr>
            </w:pPr>
            <w:r w:rsidRPr="002B6720">
              <w:rPr>
                <w:rFonts w:ascii="Arial" w:hAnsi="Arial" w:cs="Arial"/>
                <w:b/>
              </w:rPr>
              <w:t>-</w:t>
            </w:r>
          </w:p>
        </w:tc>
        <w:tc>
          <w:tcPr>
            <w:tcW w:w="4726" w:type="dxa"/>
            <w:vAlign w:val="center"/>
          </w:tcPr>
          <w:p w14:paraId="3359ECED" w14:textId="77777777" w:rsidR="007B0E77" w:rsidRPr="002B6720" w:rsidRDefault="007B0E77" w:rsidP="00752DD9">
            <w:pPr>
              <w:rPr>
                <w:rFonts w:ascii="Arial" w:hAnsi="Arial" w:cs="Arial"/>
                <w:b/>
              </w:rPr>
            </w:pPr>
          </w:p>
        </w:tc>
      </w:tr>
      <w:tr w:rsidR="007B0E77" w:rsidRPr="002B6720" w14:paraId="544DBBBD" w14:textId="77777777" w:rsidTr="008647F5">
        <w:trPr>
          <w:trHeight w:val="397"/>
        </w:trPr>
        <w:tc>
          <w:tcPr>
            <w:tcW w:w="4726" w:type="dxa"/>
            <w:vAlign w:val="center"/>
          </w:tcPr>
          <w:p w14:paraId="724FDEE4" w14:textId="77777777" w:rsidR="007B0E77" w:rsidRPr="002B6720" w:rsidRDefault="007B0E77" w:rsidP="00752DD9">
            <w:pPr>
              <w:rPr>
                <w:rFonts w:ascii="Arial" w:hAnsi="Arial" w:cs="Arial"/>
                <w:b/>
              </w:rPr>
            </w:pPr>
            <w:r w:rsidRPr="002B6720">
              <w:rPr>
                <w:rFonts w:ascii="Arial" w:hAnsi="Arial" w:cs="Arial"/>
                <w:b/>
              </w:rPr>
              <w:t>-</w:t>
            </w:r>
          </w:p>
        </w:tc>
        <w:tc>
          <w:tcPr>
            <w:tcW w:w="4726" w:type="dxa"/>
            <w:vAlign w:val="center"/>
          </w:tcPr>
          <w:p w14:paraId="7D26CB2F" w14:textId="77777777" w:rsidR="007B0E77" w:rsidRPr="002B6720" w:rsidRDefault="007B0E77" w:rsidP="00752DD9">
            <w:pPr>
              <w:rPr>
                <w:rFonts w:ascii="Arial" w:hAnsi="Arial" w:cs="Arial"/>
                <w:b/>
              </w:rPr>
            </w:pPr>
          </w:p>
        </w:tc>
      </w:tr>
      <w:tr w:rsidR="007B0E77" w:rsidRPr="002B6720" w14:paraId="3CB0498B" w14:textId="77777777" w:rsidTr="008647F5">
        <w:trPr>
          <w:trHeight w:val="397"/>
        </w:trPr>
        <w:tc>
          <w:tcPr>
            <w:tcW w:w="4726" w:type="dxa"/>
            <w:tcBorders>
              <w:bottom w:val="double" w:sz="4" w:space="0" w:color="auto"/>
            </w:tcBorders>
            <w:vAlign w:val="center"/>
          </w:tcPr>
          <w:p w14:paraId="452830A1" w14:textId="77777777" w:rsidR="007B0E77" w:rsidRPr="002B6720" w:rsidRDefault="007B0E77" w:rsidP="00752DD9">
            <w:pPr>
              <w:rPr>
                <w:rFonts w:ascii="Arial" w:hAnsi="Arial" w:cs="Arial"/>
                <w:b/>
              </w:rPr>
            </w:pPr>
            <w:r w:rsidRPr="002B6720">
              <w:rPr>
                <w:rFonts w:ascii="Arial" w:hAnsi="Arial" w:cs="Arial"/>
                <w:b/>
              </w:rPr>
              <w:t>-</w:t>
            </w:r>
          </w:p>
        </w:tc>
        <w:tc>
          <w:tcPr>
            <w:tcW w:w="4726" w:type="dxa"/>
            <w:tcBorders>
              <w:bottom w:val="double" w:sz="4" w:space="0" w:color="auto"/>
            </w:tcBorders>
            <w:vAlign w:val="center"/>
          </w:tcPr>
          <w:p w14:paraId="31DE6AB4" w14:textId="77777777" w:rsidR="007B0E77" w:rsidRPr="002B6720" w:rsidRDefault="007B0E77" w:rsidP="00752DD9">
            <w:pPr>
              <w:rPr>
                <w:rFonts w:ascii="Arial" w:hAnsi="Arial" w:cs="Arial"/>
                <w:b/>
              </w:rPr>
            </w:pPr>
          </w:p>
        </w:tc>
      </w:tr>
      <w:tr w:rsidR="007B0E77" w:rsidRPr="002B6720" w14:paraId="49551E1F" w14:textId="77777777" w:rsidTr="008647F5">
        <w:trPr>
          <w:trHeight w:val="397"/>
        </w:trPr>
        <w:tc>
          <w:tcPr>
            <w:tcW w:w="4726" w:type="dxa"/>
            <w:tcBorders>
              <w:top w:val="double" w:sz="4" w:space="0" w:color="auto"/>
              <w:bottom w:val="single" w:sz="8" w:space="0" w:color="auto"/>
            </w:tcBorders>
            <w:vAlign w:val="center"/>
          </w:tcPr>
          <w:p w14:paraId="52021E48" w14:textId="77777777" w:rsidR="007B0E77" w:rsidRPr="002B6720" w:rsidRDefault="007B0E77" w:rsidP="00752DD9">
            <w:pPr>
              <w:rPr>
                <w:rFonts w:ascii="Arial" w:hAnsi="Arial" w:cs="Arial"/>
                <w:b/>
              </w:rPr>
            </w:pPr>
            <w:r w:rsidRPr="002B6720">
              <w:rPr>
                <w:rFonts w:ascii="Arial" w:hAnsi="Arial" w:cs="Arial"/>
                <w:b/>
              </w:rPr>
              <w:t>SKUPAJ ODHODKI</w:t>
            </w:r>
          </w:p>
        </w:tc>
        <w:tc>
          <w:tcPr>
            <w:tcW w:w="4726" w:type="dxa"/>
            <w:tcBorders>
              <w:top w:val="double" w:sz="4" w:space="0" w:color="auto"/>
              <w:bottom w:val="single" w:sz="8" w:space="0" w:color="auto"/>
            </w:tcBorders>
            <w:vAlign w:val="center"/>
          </w:tcPr>
          <w:p w14:paraId="36508041" w14:textId="77777777" w:rsidR="007B0E77" w:rsidRPr="002B6720" w:rsidRDefault="007B0E77" w:rsidP="00752DD9">
            <w:pPr>
              <w:rPr>
                <w:rFonts w:ascii="Arial" w:hAnsi="Arial" w:cs="Arial"/>
                <w:b/>
              </w:rPr>
            </w:pPr>
          </w:p>
        </w:tc>
      </w:tr>
      <w:tr w:rsidR="007B0E77" w:rsidRPr="002B6720" w14:paraId="294D32EA" w14:textId="77777777" w:rsidTr="008647F5">
        <w:trPr>
          <w:trHeight w:val="397"/>
        </w:trPr>
        <w:tc>
          <w:tcPr>
            <w:tcW w:w="4726" w:type="dxa"/>
            <w:tcBorders>
              <w:top w:val="single" w:sz="8" w:space="0" w:color="auto"/>
              <w:left w:val="nil"/>
              <w:bottom w:val="single" w:sz="8" w:space="0" w:color="auto"/>
              <w:right w:val="nil"/>
            </w:tcBorders>
            <w:vAlign w:val="center"/>
          </w:tcPr>
          <w:p w14:paraId="6171634D" w14:textId="77777777" w:rsidR="007B0E77" w:rsidRPr="002B6720" w:rsidRDefault="007B0E77" w:rsidP="00752DD9">
            <w:pPr>
              <w:rPr>
                <w:rFonts w:ascii="Arial" w:hAnsi="Arial" w:cs="Arial"/>
                <w:b/>
              </w:rPr>
            </w:pPr>
          </w:p>
        </w:tc>
        <w:tc>
          <w:tcPr>
            <w:tcW w:w="4726" w:type="dxa"/>
          </w:tcPr>
          <w:p w14:paraId="55FB6B38" w14:textId="77777777" w:rsidR="007B0E77" w:rsidRPr="002B6720" w:rsidRDefault="007B0E77" w:rsidP="00752DD9">
            <w:pPr>
              <w:rPr>
                <w:rFonts w:ascii="Arial" w:hAnsi="Arial" w:cs="Arial"/>
                <w:b/>
              </w:rPr>
            </w:pPr>
          </w:p>
        </w:tc>
      </w:tr>
      <w:tr w:rsidR="007B0E77" w:rsidRPr="002B6720" w14:paraId="61AB6052" w14:textId="77777777" w:rsidTr="008647F5">
        <w:trPr>
          <w:trHeight w:val="397"/>
        </w:trPr>
        <w:tc>
          <w:tcPr>
            <w:tcW w:w="4726" w:type="dxa"/>
            <w:tcBorders>
              <w:top w:val="single" w:sz="8" w:space="0" w:color="auto"/>
              <w:bottom w:val="double" w:sz="4" w:space="0" w:color="auto"/>
            </w:tcBorders>
            <w:vAlign w:val="center"/>
          </w:tcPr>
          <w:p w14:paraId="11A7003F" w14:textId="77777777" w:rsidR="007B0E77" w:rsidRPr="002B6720" w:rsidRDefault="007B0E77" w:rsidP="00752DD9">
            <w:pPr>
              <w:rPr>
                <w:rFonts w:ascii="Arial" w:hAnsi="Arial" w:cs="Arial"/>
                <w:b/>
              </w:rPr>
            </w:pPr>
            <w:r w:rsidRPr="002B6720">
              <w:rPr>
                <w:rFonts w:ascii="Arial" w:hAnsi="Arial" w:cs="Arial"/>
                <w:b/>
              </w:rPr>
              <w:t>PRIHODKI PO PREDVIDENIH VIRIH</w:t>
            </w:r>
          </w:p>
        </w:tc>
        <w:tc>
          <w:tcPr>
            <w:tcW w:w="4726" w:type="dxa"/>
            <w:tcBorders>
              <w:top w:val="single" w:sz="8" w:space="0" w:color="auto"/>
              <w:bottom w:val="double" w:sz="4" w:space="0" w:color="auto"/>
            </w:tcBorders>
            <w:vAlign w:val="center"/>
          </w:tcPr>
          <w:p w14:paraId="4EC11E11" w14:textId="77777777" w:rsidR="007B0E77" w:rsidRPr="002B6720" w:rsidRDefault="007B0E77" w:rsidP="00752DD9">
            <w:pPr>
              <w:rPr>
                <w:rFonts w:ascii="Arial" w:hAnsi="Arial" w:cs="Arial"/>
                <w:b/>
              </w:rPr>
            </w:pPr>
          </w:p>
        </w:tc>
      </w:tr>
      <w:tr w:rsidR="007B0E77" w:rsidRPr="002B6720" w14:paraId="66FDBEA0" w14:textId="77777777" w:rsidTr="008647F5">
        <w:trPr>
          <w:trHeight w:val="397"/>
        </w:trPr>
        <w:tc>
          <w:tcPr>
            <w:tcW w:w="4726" w:type="dxa"/>
            <w:vAlign w:val="center"/>
          </w:tcPr>
          <w:p w14:paraId="069B0415" w14:textId="77777777" w:rsidR="007B0E77" w:rsidRPr="002B6720" w:rsidRDefault="007B0E77" w:rsidP="00AF223A">
            <w:pPr>
              <w:rPr>
                <w:rFonts w:ascii="Arial" w:hAnsi="Arial" w:cs="Arial"/>
                <w:b/>
              </w:rPr>
            </w:pPr>
            <w:r w:rsidRPr="002B6720">
              <w:rPr>
                <w:rFonts w:ascii="Arial" w:hAnsi="Arial" w:cs="Arial"/>
                <w:b/>
              </w:rPr>
              <w:t>-</w:t>
            </w:r>
            <w:r w:rsidR="008647F5" w:rsidRPr="002B6720">
              <w:rPr>
                <w:rFonts w:ascii="Arial" w:hAnsi="Arial" w:cs="Arial"/>
                <w:b/>
              </w:rPr>
              <w:t xml:space="preserve"> Delež </w:t>
            </w:r>
            <w:r w:rsidR="00AF223A">
              <w:rPr>
                <w:rFonts w:ascii="Arial" w:hAnsi="Arial" w:cs="Arial"/>
                <w:b/>
              </w:rPr>
              <w:t>Mestne o</w:t>
            </w:r>
            <w:r w:rsidR="008647F5" w:rsidRPr="002B6720">
              <w:rPr>
                <w:rFonts w:ascii="Arial" w:hAnsi="Arial" w:cs="Arial"/>
                <w:b/>
              </w:rPr>
              <w:t>bčine Krško</w:t>
            </w:r>
          </w:p>
        </w:tc>
        <w:tc>
          <w:tcPr>
            <w:tcW w:w="4726" w:type="dxa"/>
            <w:vAlign w:val="center"/>
          </w:tcPr>
          <w:p w14:paraId="03F84863" w14:textId="77777777" w:rsidR="007B0E77" w:rsidRPr="002B6720" w:rsidRDefault="007B0E77" w:rsidP="00752DD9">
            <w:pPr>
              <w:jc w:val="center"/>
              <w:rPr>
                <w:rFonts w:ascii="Arial" w:hAnsi="Arial" w:cs="Arial"/>
                <w:b/>
              </w:rPr>
            </w:pPr>
          </w:p>
        </w:tc>
      </w:tr>
      <w:tr w:rsidR="008647F5" w:rsidRPr="002B6720" w14:paraId="5C5C1E7E" w14:textId="77777777" w:rsidTr="00622A5E">
        <w:trPr>
          <w:trHeight w:val="397"/>
        </w:trPr>
        <w:tc>
          <w:tcPr>
            <w:tcW w:w="4726" w:type="dxa"/>
            <w:vAlign w:val="center"/>
          </w:tcPr>
          <w:p w14:paraId="2F86F6F6" w14:textId="77777777" w:rsidR="008647F5" w:rsidRPr="002B6720" w:rsidRDefault="008647F5" w:rsidP="00622A5E">
            <w:pPr>
              <w:rPr>
                <w:rFonts w:ascii="Arial" w:hAnsi="Arial" w:cs="Arial"/>
                <w:b/>
              </w:rPr>
            </w:pPr>
            <w:r w:rsidRPr="002B6720">
              <w:rPr>
                <w:rFonts w:ascii="Arial" w:hAnsi="Arial" w:cs="Arial"/>
                <w:b/>
              </w:rPr>
              <w:t>-</w:t>
            </w:r>
          </w:p>
        </w:tc>
        <w:tc>
          <w:tcPr>
            <w:tcW w:w="4726" w:type="dxa"/>
            <w:vAlign w:val="center"/>
          </w:tcPr>
          <w:p w14:paraId="67BD185A" w14:textId="77777777" w:rsidR="008647F5" w:rsidRPr="002B6720" w:rsidRDefault="008647F5" w:rsidP="00622A5E">
            <w:pPr>
              <w:rPr>
                <w:rFonts w:ascii="Arial" w:hAnsi="Arial" w:cs="Arial"/>
                <w:b/>
              </w:rPr>
            </w:pPr>
          </w:p>
        </w:tc>
      </w:tr>
      <w:tr w:rsidR="007B0E77" w:rsidRPr="002B6720" w14:paraId="34BE4777" w14:textId="77777777" w:rsidTr="008647F5">
        <w:trPr>
          <w:trHeight w:val="397"/>
        </w:trPr>
        <w:tc>
          <w:tcPr>
            <w:tcW w:w="4726" w:type="dxa"/>
            <w:vAlign w:val="center"/>
          </w:tcPr>
          <w:p w14:paraId="550AB3E5" w14:textId="77777777" w:rsidR="007B0E77" w:rsidRPr="002B6720" w:rsidRDefault="007B0E77" w:rsidP="00752DD9">
            <w:pPr>
              <w:rPr>
                <w:rFonts w:ascii="Arial" w:hAnsi="Arial" w:cs="Arial"/>
                <w:b/>
              </w:rPr>
            </w:pPr>
            <w:r w:rsidRPr="002B6720">
              <w:rPr>
                <w:rFonts w:ascii="Arial" w:hAnsi="Arial" w:cs="Arial"/>
                <w:b/>
              </w:rPr>
              <w:t>-</w:t>
            </w:r>
          </w:p>
        </w:tc>
        <w:tc>
          <w:tcPr>
            <w:tcW w:w="4726" w:type="dxa"/>
            <w:vAlign w:val="center"/>
          </w:tcPr>
          <w:p w14:paraId="16A43628" w14:textId="77777777" w:rsidR="007B0E77" w:rsidRPr="002B6720" w:rsidRDefault="007B0E77" w:rsidP="00752DD9">
            <w:pPr>
              <w:rPr>
                <w:rFonts w:ascii="Arial" w:hAnsi="Arial" w:cs="Arial"/>
                <w:b/>
              </w:rPr>
            </w:pPr>
          </w:p>
        </w:tc>
      </w:tr>
      <w:tr w:rsidR="007B0E77" w:rsidRPr="002B6720" w14:paraId="1E10A487" w14:textId="77777777" w:rsidTr="008647F5">
        <w:trPr>
          <w:trHeight w:val="397"/>
        </w:trPr>
        <w:tc>
          <w:tcPr>
            <w:tcW w:w="4726" w:type="dxa"/>
            <w:vAlign w:val="center"/>
          </w:tcPr>
          <w:p w14:paraId="02C87D25" w14:textId="77777777" w:rsidR="007B0E77" w:rsidRPr="002B6720" w:rsidRDefault="007B0E77" w:rsidP="00752DD9">
            <w:pPr>
              <w:rPr>
                <w:rFonts w:ascii="Arial" w:hAnsi="Arial" w:cs="Arial"/>
                <w:b/>
              </w:rPr>
            </w:pPr>
            <w:r w:rsidRPr="002B6720">
              <w:rPr>
                <w:rFonts w:ascii="Arial" w:hAnsi="Arial" w:cs="Arial"/>
                <w:b/>
              </w:rPr>
              <w:t>-</w:t>
            </w:r>
          </w:p>
        </w:tc>
        <w:tc>
          <w:tcPr>
            <w:tcW w:w="4726" w:type="dxa"/>
            <w:vAlign w:val="center"/>
          </w:tcPr>
          <w:p w14:paraId="6075B0E8" w14:textId="77777777" w:rsidR="007B0E77" w:rsidRPr="002B6720" w:rsidRDefault="007B0E77" w:rsidP="00752DD9">
            <w:pPr>
              <w:rPr>
                <w:rFonts w:ascii="Arial" w:hAnsi="Arial" w:cs="Arial"/>
                <w:b/>
              </w:rPr>
            </w:pPr>
          </w:p>
        </w:tc>
      </w:tr>
      <w:tr w:rsidR="007B0E77" w:rsidRPr="002B6720" w14:paraId="0BA7E358" w14:textId="77777777" w:rsidTr="008647F5">
        <w:trPr>
          <w:trHeight w:val="397"/>
        </w:trPr>
        <w:tc>
          <w:tcPr>
            <w:tcW w:w="4726" w:type="dxa"/>
            <w:vAlign w:val="center"/>
          </w:tcPr>
          <w:p w14:paraId="7F849D44" w14:textId="77777777" w:rsidR="007B0E77" w:rsidRPr="002B6720" w:rsidRDefault="007B0E77" w:rsidP="00752DD9">
            <w:pPr>
              <w:rPr>
                <w:rFonts w:ascii="Arial" w:hAnsi="Arial" w:cs="Arial"/>
                <w:b/>
              </w:rPr>
            </w:pPr>
            <w:r w:rsidRPr="002B6720">
              <w:rPr>
                <w:rFonts w:ascii="Arial" w:hAnsi="Arial" w:cs="Arial"/>
                <w:b/>
              </w:rPr>
              <w:t>-</w:t>
            </w:r>
          </w:p>
        </w:tc>
        <w:tc>
          <w:tcPr>
            <w:tcW w:w="4726" w:type="dxa"/>
            <w:vAlign w:val="center"/>
          </w:tcPr>
          <w:p w14:paraId="1D922BD2" w14:textId="77777777" w:rsidR="007B0E77" w:rsidRPr="002B6720" w:rsidRDefault="007B0E77" w:rsidP="00752DD9">
            <w:pPr>
              <w:rPr>
                <w:rFonts w:ascii="Arial" w:hAnsi="Arial" w:cs="Arial"/>
                <w:b/>
              </w:rPr>
            </w:pPr>
          </w:p>
        </w:tc>
      </w:tr>
      <w:tr w:rsidR="007B0E77" w:rsidRPr="002B6720" w14:paraId="303013F0" w14:textId="77777777" w:rsidTr="008647F5">
        <w:trPr>
          <w:trHeight w:val="397"/>
        </w:trPr>
        <w:tc>
          <w:tcPr>
            <w:tcW w:w="4726" w:type="dxa"/>
            <w:tcBorders>
              <w:bottom w:val="double" w:sz="4" w:space="0" w:color="auto"/>
            </w:tcBorders>
            <w:vAlign w:val="center"/>
          </w:tcPr>
          <w:p w14:paraId="42C96875" w14:textId="77777777" w:rsidR="007B0E77" w:rsidRPr="002B6720" w:rsidRDefault="007B0E77" w:rsidP="00752DD9">
            <w:pPr>
              <w:rPr>
                <w:rFonts w:ascii="Arial" w:hAnsi="Arial" w:cs="Arial"/>
                <w:b/>
              </w:rPr>
            </w:pPr>
            <w:r w:rsidRPr="002B6720">
              <w:rPr>
                <w:rFonts w:ascii="Arial" w:hAnsi="Arial" w:cs="Arial"/>
                <w:b/>
              </w:rPr>
              <w:t>-</w:t>
            </w:r>
          </w:p>
        </w:tc>
        <w:tc>
          <w:tcPr>
            <w:tcW w:w="4726" w:type="dxa"/>
            <w:tcBorders>
              <w:bottom w:val="double" w:sz="4" w:space="0" w:color="auto"/>
            </w:tcBorders>
            <w:vAlign w:val="center"/>
          </w:tcPr>
          <w:p w14:paraId="43B920E7" w14:textId="77777777" w:rsidR="007B0E77" w:rsidRPr="002B6720" w:rsidRDefault="007B0E77" w:rsidP="00752DD9">
            <w:pPr>
              <w:rPr>
                <w:rFonts w:ascii="Arial" w:hAnsi="Arial" w:cs="Arial"/>
                <w:b/>
              </w:rPr>
            </w:pPr>
          </w:p>
        </w:tc>
      </w:tr>
      <w:tr w:rsidR="007B0E77" w:rsidRPr="002B6720" w14:paraId="5E5F480C" w14:textId="77777777" w:rsidTr="008647F5">
        <w:trPr>
          <w:trHeight w:val="397"/>
        </w:trPr>
        <w:tc>
          <w:tcPr>
            <w:tcW w:w="4726" w:type="dxa"/>
            <w:tcBorders>
              <w:top w:val="double" w:sz="4" w:space="0" w:color="auto"/>
              <w:bottom w:val="single" w:sz="8" w:space="0" w:color="auto"/>
            </w:tcBorders>
            <w:vAlign w:val="center"/>
          </w:tcPr>
          <w:p w14:paraId="3F79A5BF" w14:textId="77777777" w:rsidR="007B0E77" w:rsidRPr="002B6720" w:rsidRDefault="007B0E77" w:rsidP="00752DD9">
            <w:pPr>
              <w:rPr>
                <w:rFonts w:ascii="Arial" w:hAnsi="Arial" w:cs="Arial"/>
                <w:b/>
              </w:rPr>
            </w:pPr>
            <w:r w:rsidRPr="002B6720">
              <w:rPr>
                <w:rFonts w:ascii="Arial" w:hAnsi="Arial" w:cs="Arial"/>
                <w:b/>
              </w:rPr>
              <w:t>SKUPAJ PRIHODKI</w:t>
            </w:r>
          </w:p>
        </w:tc>
        <w:tc>
          <w:tcPr>
            <w:tcW w:w="4726" w:type="dxa"/>
            <w:tcBorders>
              <w:top w:val="double" w:sz="4" w:space="0" w:color="auto"/>
              <w:bottom w:val="single" w:sz="8" w:space="0" w:color="auto"/>
            </w:tcBorders>
            <w:vAlign w:val="center"/>
          </w:tcPr>
          <w:p w14:paraId="38D855C5" w14:textId="77777777" w:rsidR="007B0E77" w:rsidRPr="002B6720" w:rsidRDefault="007B0E77" w:rsidP="00752DD9">
            <w:pPr>
              <w:rPr>
                <w:rFonts w:ascii="Arial" w:hAnsi="Arial" w:cs="Arial"/>
                <w:b/>
              </w:rPr>
            </w:pPr>
          </w:p>
        </w:tc>
      </w:tr>
    </w:tbl>
    <w:p w14:paraId="085BDA44" w14:textId="77777777" w:rsidR="007B0E77" w:rsidRPr="002B6720" w:rsidRDefault="007B0E77" w:rsidP="007B0E77">
      <w:pPr>
        <w:spacing w:before="360"/>
        <w:rPr>
          <w:rFonts w:ascii="Arial" w:hAnsi="Arial" w:cs="Arial"/>
          <w:b/>
        </w:rPr>
      </w:pPr>
      <w:r w:rsidRPr="002B6720">
        <w:rPr>
          <w:rFonts w:ascii="Arial" w:hAnsi="Arial" w:cs="Arial"/>
          <w:b/>
        </w:rPr>
        <w:t xml:space="preserve">*Prihodki in odhodki morajo biti uravnoteženi – enaki. </w:t>
      </w:r>
    </w:p>
    <w:p w14:paraId="46D11761" w14:textId="77777777" w:rsidR="007B0E77" w:rsidRPr="002B6720" w:rsidRDefault="007B0E77" w:rsidP="007B0E77">
      <w:pPr>
        <w:jc w:val="both"/>
        <w:rPr>
          <w:rFonts w:ascii="Arial" w:hAnsi="Arial" w:cs="Arial"/>
        </w:rPr>
      </w:pPr>
      <w:r w:rsidRPr="002B6720">
        <w:rPr>
          <w:rFonts w:ascii="Arial" w:hAnsi="Arial" w:cs="Arial"/>
        </w:rPr>
        <w:t>Obvezna priloga:</w:t>
      </w:r>
    </w:p>
    <w:p w14:paraId="5E7AB250" w14:textId="77777777" w:rsidR="007B0E77" w:rsidRDefault="007B0E77" w:rsidP="007B0E77">
      <w:pPr>
        <w:jc w:val="both"/>
        <w:rPr>
          <w:rFonts w:ascii="Arial" w:hAnsi="Arial" w:cs="Arial"/>
        </w:rPr>
      </w:pPr>
      <w:r w:rsidRPr="002B6720">
        <w:rPr>
          <w:rFonts w:ascii="Arial" w:hAnsi="Arial" w:cs="Arial"/>
        </w:rPr>
        <w:t>- dokazila o izvedenem projektu (članki in odmevi v časopisih, fotografije</w:t>
      </w:r>
      <w:r>
        <w:rPr>
          <w:rFonts w:ascii="Arial" w:hAnsi="Arial" w:cs="Arial"/>
        </w:rPr>
        <w:t>, vabila,</w:t>
      </w:r>
      <w:r w:rsidRPr="002B6720">
        <w:rPr>
          <w:rFonts w:ascii="Arial" w:hAnsi="Arial" w:cs="Arial"/>
        </w:rPr>
        <w:t xml:space="preserve"> idr.)</w:t>
      </w:r>
    </w:p>
    <w:p w14:paraId="24178B3E" w14:textId="77777777" w:rsidR="00ED5F13" w:rsidRDefault="00ED5F13" w:rsidP="007B0E77">
      <w:pPr>
        <w:jc w:val="both"/>
        <w:rPr>
          <w:rFonts w:ascii="Arial" w:hAnsi="Arial" w:cs="Arial"/>
        </w:rPr>
      </w:pPr>
      <w:r>
        <w:rPr>
          <w:rFonts w:ascii="Arial" w:hAnsi="Arial" w:cs="Arial"/>
        </w:rPr>
        <w:t>- specifikacija računov</w:t>
      </w:r>
      <w:r w:rsidR="00F7277A">
        <w:rPr>
          <w:rFonts w:ascii="Arial" w:hAnsi="Arial" w:cs="Arial"/>
        </w:rPr>
        <w:t xml:space="preserve"> (za delež stroškov, ki so financirani s strani </w:t>
      </w:r>
      <w:r w:rsidR="003803C4">
        <w:rPr>
          <w:rFonts w:ascii="Arial" w:hAnsi="Arial" w:cs="Arial"/>
        </w:rPr>
        <w:t>Mestne o</w:t>
      </w:r>
      <w:r w:rsidR="00F7277A">
        <w:rPr>
          <w:rFonts w:ascii="Arial" w:hAnsi="Arial" w:cs="Arial"/>
        </w:rPr>
        <w:t>bčine</w:t>
      </w:r>
      <w:r w:rsidR="003803C4">
        <w:rPr>
          <w:rFonts w:ascii="Arial" w:hAnsi="Arial" w:cs="Arial"/>
        </w:rPr>
        <w:t xml:space="preserve"> Krško</w:t>
      </w:r>
      <w:r w:rsidR="00F7277A">
        <w:rPr>
          <w:rFonts w:ascii="Arial" w:hAnsi="Arial" w:cs="Arial"/>
        </w:rPr>
        <w:t>)</w:t>
      </w:r>
    </w:p>
    <w:p w14:paraId="3C33DCBD" w14:textId="77777777" w:rsidR="00E83E35" w:rsidRPr="00BE52DA" w:rsidRDefault="00E83E35" w:rsidP="00E83E35">
      <w:pPr>
        <w:jc w:val="both"/>
      </w:pPr>
      <w:r w:rsidRPr="00BE52DA">
        <w:t>Poročilo</w:t>
      </w:r>
      <w:r w:rsidRPr="00BE52DA">
        <w:rPr>
          <w:rFonts w:ascii="Times New Roman" w:hAnsi="Times New Roman" w:cs="Times New Roman"/>
          <w:sz w:val="24"/>
          <w:szCs w:val="20"/>
        </w:rPr>
        <w:t xml:space="preserve"> mora biti dostavljeno na Mestno občino Krško najkasneje trideseti dan po izvedenem dogodku. </w:t>
      </w:r>
    </w:p>
    <w:p w14:paraId="27C16229" w14:textId="77777777" w:rsidR="007B0E77" w:rsidRPr="00733522" w:rsidRDefault="007B0E77" w:rsidP="007B0E77">
      <w:pPr>
        <w:jc w:val="both"/>
        <w:rPr>
          <w:rFonts w:ascii="Arial" w:hAnsi="Arial" w:cs="Arial"/>
          <w:b/>
        </w:rPr>
      </w:pPr>
      <w:r w:rsidRPr="00733522">
        <w:rPr>
          <w:rFonts w:ascii="Arial" w:hAnsi="Arial" w:cs="Arial"/>
          <w:b/>
        </w:rPr>
        <w:t>Izjavljamo, da so navedeni podatki v poročilu točni in da dovoljujemo vpogled v dokazila finančnega poročila</w:t>
      </w:r>
      <w:r w:rsidR="00733522" w:rsidRPr="00733522">
        <w:rPr>
          <w:rFonts w:ascii="Arial" w:hAnsi="Arial" w:cs="Arial"/>
          <w:b/>
        </w:rPr>
        <w:t xml:space="preserve"> (račune)</w:t>
      </w:r>
      <w:r w:rsidRPr="00733522">
        <w:rPr>
          <w:rFonts w:ascii="Arial" w:hAnsi="Arial" w:cs="Arial"/>
          <w:b/>
        </w:rPr>
        <w:t>, v kolikor bomo k temu pozvani.</w:t>
      </w:r>
    </w:p>
    <w:p w14:paraId="40DF7418" w14:textId="77777777" w:rsidR="007B0E77" w:rsidRPr="002B6720" w:rsidRDefault="007B0E77" w:rsidP="007B0E77">
      <w:pPr>
        <w:jc w:val="both"/>
        <w:rPr>
          <w:rFonts w:ascii="Arial" w:hAnsi="Arial" w:cs="Arial"/>
        </w:rPr>
      </w:pPr>
    </w:p>
    <w:p w14:paraId="57759535" w14:textId="77777777" w:rsidR="007B0E77" w:rsidRPr="00AE0E50" w:rsidRDefault="007B0E77" w:rsidP="00733522">
      <w:pPr>
        <w:jc w:val="both"/>
        <w:rPr>
          <w:rFonts w:ascii="Arial" w:hAnsi="Arial" w:cs="Arial"/>
        </w:rPr>
      </w:pPr>
      <w:r w:rsidRPr="009A132F">
        <w:rPr>
          <w:rFonts w:ascii="Arial" w:hAnsi="Arial" w:cs="Arial"/>
        </w:rPr>
        <w:t xml:space="preserve">Kraj in datum:                                               </w:t>
      </w:r>
      <w:r>
        <w:rPr>
          <w:rFonts w:ascii="Arial" w:hAnsi="Arial" w:cs="Arial"/>
        </w:rPr>
        <w:t xml:space="preserve">Žig: </w:t>
      </w:r>
      <w:r w:rsidRPr="009A132F">
        <w:rPr>
          <w:rFonts w:ascii="Arial" w:hAnsi="Arial" w:cs="Arial"/>
        </w:rPr>
        <w:t xml:space="preserve">         </w:t>
      </w:r>
      <w:r>
        <w:rPr>
          <w:rFonts w:ascii="Arial" w:hAnsi="Arial" w:cs="Arial"/>
        </w:rPr>
        <w:t xml:space="preserve">                        </w:t>
      </w:r>
      <w:r w:rsidRPr="009A132F">
        <w:rPr>
          <w:rFonts w:ascii="Arial" w:hAnsi="Arial" w:cs="Arial"/>
        </w:rPr>
        <w:t xml:space="preserve">  Podpis odgovorne </w:t>
      </w:r>
      <w:r>
        <w:rPr>
          <w:rFonts w:ascii="Arial" w:hAnsi="Arial" w:cs="Arial"/>
        </w:rPr>
        <w:t>osebe:</w:t>
      </w:r>
    </w:p>
    <w:sectPr w:rsidR="007B0E77" w:rsidRPr="00AE0E50" w:rsidSect="005B5D06">
      <w:headerReference w:type="even" r:id="rId7"/>
      <w:headerReference w:type="default" r:id="rId8"/>
      <w:footerReference w:type="default" r:id="rId9"/>
      <w:headerReference w:type="first" r:id="rId10"/>
      <w:pgSz w:w="11906" w:h="16838" w:code="9"/>
      <w:pgMar w:top="1701" w:right="1106" w:bottom="1979" w:left="1077" w:header="284" w:footer="1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494D" w14:textId="77777777" w:rsidR="000B034F" w:rsidRDefault="000B034F">
      <w:r>
        <w:separator/>
      </w:r>
    </w:p>
  </w:endnote>
  <w:endnote w:type="continuationSeparator" w:id="0">
    <w:p w14:paraId="1B824434" w14:textId="77777777" w:rsidR="000B034F" w:rsidRDefault="000B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auto"/>
      </w:tblBorders>
      <w:tblLook w:val="04A0" w:firstRow="1" w:lastRow="0" w:firstColumn="1" w:lastColumn="0" w:noHBand="0" w:noVBand="1"/>
    </w:tblPr>
    <w:tblGrid>
      <w:gridCol w:w="1421"/>
      <w:gridCol w:w="6881"/>
      <w:gridCol w:w="1421"/>
    </w:tblGrid>
    <w:tr w:rsidR="007E75BD" w:rsidRPr="000D02A7" w14:paraId="1D4C91AD" w14:textId="77777777">
      <w:trPr>
        <w:jc w:val="center"/>
      </w:trPr>
      <w:tc>
        <w:tcPr>
          <w:tcW w:w="1466" w:type="dxa"/>
        </w:tcPr>
        <w:p w14:paraId="31A247BF" w14:textId="77777777" w:rsidR="007E75BD" w:rsidRPr="000D02A7" w:rsidRDefault="007E75BD" w:rsidP="00BC0D89">
          <w:pPr>
            <w:pStyle w:val="Noga"/>
            <w:rPr>
              <w:szCs w:val="18"/>
            </w:rPr>
          </w:pPr>
          <w:r>
            <w:br/>
          </w:r>
        </w:p>
      </w:tc>
      <w:tc>
        <w:tcPr>
          <w:tcW w:w="7006" w:type="dxa"/>
        </w:tcPr>
        <w:p w14:paraId="39A72DD3" w14:textId="77777777" w:rsidR="007E75BD" w:rsidRPr="000D02A7" w:rsidRDefault="007E75BD" w:rsidP="00B87B8F">
          <w:pPr>
            <w:pStyle w:val="Noga"/>
            <w:rPr>
              <w:rFonts w:ascii="Arial" w:hAnsi="Arial" w:cs="Arial"/>
              <w:sz w:val="18"/>
              <w:szCs w:val="18"/>
            </w:rPr>
          </w:pPr>
          <w:r w:rsidRPr="000D02A7">
            <w:rPr>
              <w:rFonts w:ascii="Arial" w:hAnsi="Arial" w:cs="Arial"/>
              <w:sz w:val="18"/>
              <w:szCs w:val="18"/>
            </w:rPr>
            <w:br/>
          </w:r>
          <w:r w:rsidR="00AF223A">
            <w:rPr>
              <w:rFonts w:ascii="Arial" w:hAnsi="Arial" w:cs="Arial"/>
              <w:sz w:val="18"/>
              <w:szCs w:val="18"/>
            </w:rPr>
            <w:t>Mestna o</w:t>
          </w:r>
          <w:r w:rsidRPr="000D02A7">
            <w:rPr>
              <w:rFonts w:ascii="Arial" w:hAnsi="Arial" w:cs="Arial"/>
              <w:sz w:val="18"/>
              <w:szCs w:val="18"/>
            </w:rPr>
            <w:t xml:space="preserve">bčina Krško, Cesta krških žrtev 14, 8270 Krško, Slovenija </w:t>
          </w:r>
        </w:p>
        <w:p w14:paraId="5D95BD69" w14:textId="77777777" w:rsidR="007E75BD" w:rsidRPr="000D02A7" w:rsidRDefault="00BC0D89" w:rsidP="00BC0D89">
          <w:pPr>
            <w:pStyle w:val="Noga"/>
            <w:tabs>
              <w:tab w:val="center" w:pos="3395"/>
              <w:tab w:val="right" w:pos="6790"/>
            </w:tabs>
            <w:jc w:val="left"/>
            <w:rPr>
              <w:rFonts w:ascii="Arial" w:hAnsi="Arial" w:cs="Arial"/>
              <w:sz w:val="18"/>
              <w:szCs w:val="18"/>
            </w:rPr>
          </w:pPr>
          <w:r>
            <w:rPr>
              <w:rFonts w:ascii="Arial" w:hAnsi="Arial" w:cs="Arial"/>
              <w:sz w:val="18"/>
              <w:szCs w:val="18"/>
            </w:rPr>
            <w:tab/>
          </w:r>
          <w:r w:rsidR="007E75BD" w:rsidRPr="000D02A7">
            <w:rPr>
              <w:rFonts w:ascii="Arial" w:hAnsi="Arial" w:cs="Arial"/>
              <w:sz w:val="18"/>
              <w:szCs w:val="18"/>
            </w:rPr>
            <w:t>Kabinet župana</w:t>
          </w:r>
          <w:r>
            <w:rPr>
              <w:rFonts w:ascii="Arial" w:hAnsi="Arial" w:cs="Arial"/>
              <w:sz w:val="18"/>
              <w:szCs w:val="18"/>
            </w:rPr>
            <w:tab/>
          </w:r>
          <w:r>
            <w:rPr>
              <w:rFonts w:ascii="Arial" w:hAnsi="Arial" w:cs="Arial"/>
              <w:sz w:val="18"/>
              <w:szCs w:val="18"/>
            </w:rPr>
            <w:tab/>
          </w:r>
        </w:p>
        <w:p w14:paraId="5490431B" w14:textId="77777777" w:rsidR="007E75BD" w:rsidRPr="000D02A7" w:rsidRDefault="007E75BD" w:rsidP="00F270DE">
          <w:pPr>
            <w:pStyle w:val="Noga"/>
            <w:rPr>
              <w:rFonts w:ascii="Arial" w:hAnsi="Arial" w:cs="Arial"/>
              <w:sz w:val="18"/>
              <w:szCs w:val="18"/>
            </w:rPr>
          </w:pPr>
          <w:r w:rsidRPr="000D02A7">
            <w:rPr>
              <w:rFonts w:ascii="Arial" w:hAnsi="Arial" w:cs="Arial"/>
              <w:sz w:val="18"/>
              <w:szCs w:val="18"/>
            </w:rPr>
            <w:t xml:space="preserve">T: +386 7 498 </w:t>
          </w:r>
          <w:r>
            <w:rPr>
              <w:rFonts w:ascii="Arial" w:hAnsi="Arial" w:cs="Arial"/>
              <w:sz w:val="18"/>
              <w:szCs w:val="18"/>
            </w:rPr>
            <w:t>12 01</w:t>
          </w:r>
          <w:r w:rsidRPr="000D02A7">
            <w:rPr>
              <w:rFonts w:ascii="Arial" w:hAnsi="Arial" w:cs="Arial"/>
              <w:sz w:val="18"/>
              <w:szCs w:val="18"/>
            </w:rPr>
            <w:t xml:space="preserve">, E: </w:t>
          </w:r>
          <w:r w:rsidR="00FE16D0">
            <w:rPr>
              <w:rFonts w:ascii="Arial" w:hAnsi="Arial" w:cs="Arial"/>
              <w:sz w:val="18"/>
              <w:szCs w:val="18"/>
            </w:rPr>
            <w:t>metka.resnik</w:t>
          </w:r>
          <w:r w:rsidRPr="000D02A7">
            <w:rPr>
              <w:rFonts w:ascii="Arial" w:hAnsi="Arial" w:cs="Arial"/>
              <w:sz w:val="18"/>
              <w:szCs w:val="18"/>
            </w:rPr>
            <w:t>@krsko.si, W: www.krsko.si</w:t>
          </w:r>
        </w:p>
        <w:p w14:paraId="3D6B341B" w14:textId="77777777" w:rsidR="007E75BD" w:rsidRPr="000D02A7" w:rsidRDefault="007E75BD" w:rsidP="00B87B8F">
          <w:pPr>
            <w:pStyle w:val="Noga"/>
            <w:rPr>
              <w:szCs w:val="18"/>
            </w:rPr>
          </w:pPr>
        </w:p>
      </w:tc>
      <w:tc>
        <w:tcPr>
          <w:tcW w:w="1467" w:type="dxa"/>
        </w:tcPr>
        <w:p w14:paraId="54BACCB8" w14:textId="77777777" w:rsidR="007E75BD" w:rsidRPr="00150481" w:rsidRDefault="007E75BD" w:rsidP="00B87B8F">
          <w:pPr>
            <w:pStyle w:val="Noga"/>
          </w:pPr>
        </w:p>
      </w:tc>
    </w:tr>
  </w:tbl>
  <w:p w14:paraId="1D7D63BB" w14:textId="77777777" w:rsidR="007E75BD" w:rsidRPr="00B87B8F" w:rsidRDefault="007E75BD" w:rsidP="00B87B8F">
    <w:pPr>
      <w:pStyle w:val="Noga"/>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CE41F" w14:textId="77777777" w:rsidR="000B034F" w:rsidRDefault="000B034F">
      <w:r>
        <w:separator/>
      </w:r>
    </w:p>
  </w:footnote>
  <w:footnote w:type="continuationSeparator" w:id="0">
    <w:p w14:paraId="60F89DCD" w14:textId="77777777" w:rsidR="000B034F" w:rsidRDefault="000B0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9C948" w14:textId="77777777" w:rsidR="007E75BD" w:rsidRDefault="00BE52DA">
    <w:pPr>
      <w:pStyle w:val="Glava"/>
    </w:pPr>
    <w:r>
      <w:rPr>
        <w:noProof/>
        <w:lang w:eastAsia="zh-CN"/>
      </w:rPr>
      <w:pict w14:anchorId="5FFFA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2" type="#_x0000_t75" style="position:absolute;margin-left:0;margin-top:0;width:595.15pt;height:841.8pt;z-index:-251658240;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954E5" w14:textId="77777777" w:rsidR="007E75BD" w:rsidRDefault="00A66892" w:rsidP="00150481">
    <w:pPr>
      <w:pStyle w:val="Glava"/>
      <w:jc w:val="center"/>
    </w:pPr>
    <w:r w:rsidRPr="00A12A0D">
      <w:rPr>
        <w:noProof/>
      </w:rPr>
      <w:drawing>
        <wp:inline distT="0" distB="0" distL="0" distR="0" wp14:anchorId="6D3E739B" wp14:editId="0FE5FA19">
          <wp:extent cx="908685" cy="981710"/>
          <wp:effectExtent l="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685" cy="981710"/>
                  </a:xfrm>
                  <a:prstGeom prst="rect">
                    <a:avLst/>
                  </a:prstGeom>
                  <a:noFill/>
                  <a:ln>
                    <a:noFill/>
                  </a:ln>
                </pic:spPr>
              </pic:pic>
            </a:graphicData>
          </a:graphic>
        </wp:inline>
      </w:drawing>
    </w:r>
    <w:r w:rsidR="00DB53DC">
      <w:t xml:space="preserve">       </w:t>
    </w:r>
    <w:r w:rsidRPr="00BD6EB2">
      <w:rPr>
        <w:rFonts w:ascii="Arial" w:hAnsi="Arial" w:cs="Arial"/>
        <w:noProof/>
      </w:rPr>
      <w:drawing>
        <wp:inline distT="0" distB="0" distL="0" distR="0" wp14:anchorId="04B83D12" wp14:editId="2B0B808E">
          <wp:extent cx="1379855" cy="465455"/>
          <wp:effectExtent l="0" t="0" r="0" b="0"/>
          <wp:docPr id="2" name="Slika 3" descr="Opis: Opis: Logo - jedrska energ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Opis: Logo - jedrska energig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9855" cy="46545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7375A" w14:textId="77777777" w:rsidR="007E75BD" w:rsidRDefault="00BE52DA">
    <w:pPr>
      <w:pStyle w:val="Glava"/>
    </w:pPr>
    <w:r>
      <w:rPr>
        <w:noProof/>
        <w:lang w:eastAsia="zh-CN"/>
      </w:rPr>
      <w:pict w14:anchorId="734F9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margin-left:0;margin-top:0;width:595.15pt;height:841.8pt;z-index:-251659264;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14F"/>
    <w:multiLevelType w:val="multilevel"/>
    <w:tmpl w:val="D6868726"/>
    <w:lvl w:ilvl="0">
      <w:start w:val="1"/>
      <w:numFmt w:val="bullet"/>
      <w:lvlText w:val=""/>
      <w:lvlJc w:val="left"/>
      <w:pPr>
        <w:tabs>
          <w:tab w:val="num" w:pos="360"/>
        </w:tabs>
        <w:ind w:left="360" w:hanging="360"/>
      </w:pPr>
      <w:rPr>
        <w:rFonts w:ascii="Wingdings" w:hAnsi="Wingdings" w:hint="default"/>
      </w:rPr>
    </w:lvl>
    <w:lvl w:ilvl="1">
      <w:start w:val="1"/>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85C6F7C"/>
    <w:multiLevelType w:val="hybridMultilevel"/>
    <w:tmpl w:val="80883F00"/>
    <w:lvl w:ilvl="0" w:tplc="16E0F59E">
      <w:numFmt w:val="bullet"/>
      <w:lvlText w:val="-"/>
      <w:lvlJc w:val="left"/>
      <w:pPr>
        <w:ind w:left="928"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D3F6004"/>
    <w:multiLevelType w:val="hybridMultilevel"/>
    <w:tmpl w:val="BD3AE48E"/>
    <w:lvl w:ilvl="0" w:tplc="338043A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0E110C"/>
    <w:multiLevelType w:val="hybridMultilevel"/>
    <w:tmpl w:val="D94CDDDC"/>
    <w:lvl w:ilvl="0" w:tplc="E93094FA">
      <w:start w:val="1"/>
      <w:numFmt w:val="bullet"/>
      <w:lvlText w:val="-"/>
      <w:lvlJc w:val="left"/>
      <w:pPr>
        <w:tabs>
          <w:tab w:val="num" w:pos="720"/>
        </w:tabs>
        <w:ind w:left="720" w:hanging="360"/>
      </w:pPr>
      <w:rPr>
        <w:rFonts w:ascii="Times New Roman" w:eastAsia="Times New Roman" w:hAnsi="Times New Roman" w:cs="Times New Roman" w:hint="default"/>
      </w:rPr>
    </w:lvl>
    <w:lvl w:ilvl="1" w:tplc="C38446F6">
      <w:start w:val="1"/>
      <w:numFmt w:val="decimal"/>
      <w:lvlText w:val="%2."/>
      <w:lvlJc w:val="left"/>
      <w:pPr>
        <w:tabs>
          <w:tab w:val="num" w:pos="1440"/>
        </w:tabs>
        <w:ind w:left="1440" w:hanging="360"/>
      </w:pPr>
      <w:rPr>
        <w:rFonts w:hint="default"/>
        <w:b/>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313F3B"/>
    <w:multiLevelType w:val="hybridMultilevel"/>
    <w:tmpl w:val="09126BCA"/>
    <w:lvl w:ilvl="0" w:tplc="0424000F">
      <w:start w:val="1"/>
      <w:numFmt w:val="decimal"/>
      <w:lvlText w:val="%1."/>
      <w:lvlJc w:val="left"/>
      <w:pPr>
        <w:tabs>
          <w:tab w:val="num" w:pos="720"/>
        </w:tabs>
        <w:ind w:left="720" w:hanging="360"/>
      </w:pPr>
      <w:rPr>
        <w:rFonts w:hint="default"/>
      </w:rPr>
    </w:lvl>
    <w:lvl w:ilvl="1" w:tplc="AF9692A8">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7EF2747"/>
    <w:multiLevelType w:val="hybridMultilevel"/>
    <w:tmpl w:val="F6F26A8A"/>
    <w:lvl w:ilvl="0" w:tplc="D80ABB1E">
      <w:numFmt w:val="bullet"/>
      <w:lvlText w:val="-"/>
      <w:lvlJc w:val="left"/>
      <w:pPr>
        <w:tabs>
          <w:tab w:val="num" w:pos="1428"/>
        </w:tabs>
        <w:ind w:left="1428" w:hanging="360"/>
      </w:pPr>
      <w:rPr>
        <w:rFonts w:ascii="Arial" w:eastAsia="Times New Roman" w:hAnsi="Arial" w:cs="Aria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num w:numId="1" w16cid:durableId="2006859146">
    <w:abstractNumId w:val="2"/>
  </w:num>
  <w:num w:numId="2" w16cid:durableId="535779174">
    <w:abstractNumId w:val="5"/>
  </w:num>
  <w:num w:numId="3" w16cid:durableId="43794610">
    <w:abstractNumId w:val="4"/>
  </w:num>
  <w:num w:numId="4" w16cid:durableId="1954894400">
    <w:abstractNumId w:val="3"/>
  </w:num>
  <w:num w:numId="5" w16cid:durableId="1652103099">
    <w:abstractNumId w:val="1"/>
  </w:num>
  <w:num w:numId="6" w16cid:durableId="1846750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B3C"/>
    <w:rsid w:val="00003EBA"/>
    <w:rsid w:val="00017031"/>
    <w:rsid w:val="00025616"/>
    <w:rsid w:val="00025F1C"/>
    <w:rsid w:val="0005087D"/>
    <w:rsid w:val="00062E64"/>
    <w:rsid w:val="00064F83"/>
    <w:rsid w:val="00070F50"/>
    <w:rsid w:val="000758D7"/>
    <w:rsid w:val="00085F8F"/>
    <w:rsid w:val="000943A7"/>
    <w:rsid w:val="000A08F8"/>
    <w:rsid w:val="000A0ECA"/>
    <w:rsid w:val="000A66B1"/>
    <w:rsid w:val="000B034F"/>
    <w:rsid w:val="000C6AB0"/>
    <w:rsid w:val="000D0142"/>
    <w:rsid w:val="000D02A7"/>
    <w:rsid w:val="00150481"/>
    <w:rsid w:val="0018248C"/>
    <w:rsid w:val="001A679D"/>
    <w:rsid w:val="001B7222"/>
    <w:rsid w:val="001D1657"/>
    <w:rsid w:val="001E736F"/>
    <w:rsid w:val="001E7E04"/>
    <w:rsid w:val="001F45E5"/>
    <w:rsid w:val="00206158"/>
    <w:rsid w:val="00220371"/>
    <w:rsid w:val="0025644F"/>
    <w:rsid w:val="00260265"/>
    <w:rsid w:val="0026761D"/>
    <w:rsid w:val="00284AA3"/>
    <w:rsid w:val="00287542"/>
    <w:rsid w:val="00296129"/>
    <w:rsid w:val="00296782"/>
    <w:rsid w:val="002C5C2F"/>
    <w:rsid w:val="002D0B91"/>
    <w:rsid w:val="002E2611"/>
    <w:rsid w:val="00325026"/>
    <w:rsid w:val="00330144"/>
    <w:rsid w:val="0034403A"/>
    <w:rsid w:val="003471B3"/>
    <w:rsid w:val="00351027"/>
    <w:rsid w:val="003803C4"/>
    <w:rsid w:val="00387B3D"/>
    <w:rsid w:val="003956A4"/>
    <w:rsid w:val="003A2D7A"/>
    <w:rsid w:val="003A4091"/>
    <w:rsid w:val="003A4990"/>
    <w:rsid w:val="003B6DA2"/>
    <w:rsid w:val="003B7974"/>
    <w:rsid w:val="003D2054"/>
    <w:rsid w:val="003F3E7E"/>
    <w:rsid w:val="00400CB0"/>
    <w:rsid w:val="00405DF6"/>
    <w:rsid w:val="00421B7A"/>
    <w:rsid w:val="00464AFF"/>
    <w:rsid w:val="00467C6A"/>
    <w:rsid w:val="00487D1A"/>
    <w:rsid w:val="004C4106"/>
    <w:rsid w:val="004D0937"/>
    <w:rsid w:val="004D3043"/>
    <w:rsid w:val="004E3D16"/>
    <w:rsid w:val="00513D77"/>
    <w:rsid w:val="00533C4A"/>
    <w:rsid w:val="005360BB"/>
    <w:rsid w:val="005404AC"/>
    <w:rsid w:val="005446C4"/>
    <w:rsid w:val="005546F9"/>
    <w:rsid w:val="00580D88"/>
    <w:rsid w:val="00582E89"/>
    <w:rsid w:val="00586D24"/>
    <w:rsid w:val="00593954"/>
    <w:rsid w:val="005B0E0C"/>
    <w:rsid w:val="005B5D06"/>
    <w:rsid w:val="005C00BA"/>
    <w:rsid w:val="00612095"/>
    <w:rsid w:val="00622A5E"/>
    <w:rsid w:val="00631731"/>
    <w:rsid w:val="0064175F"/>
    <w:rsid w:val="00673E4E"/>
    <w:rsid w:val="006A16C4"/>
    <w:rsid w:val="006A26D6"/>
    <w:rsid w:val="006A28E9"/>
    <w:rsid w:val="006D2AF8"/>
    <w:rsid w:val="006E393B"/>
    <w:rsid w:val="006E5024"/>
    <w:rsid w:val="006F37F2"/>
    <w:rsid w:val="006F63E5"/>
    <w:rsid w:val="006F68C9"/>
    <w:rsid w:val="00706E46"/>
    <w:rsid w:val="00733522"/>
    <w:rsid w:val="00746547"/>
    <w:rsid w:val="007520C4"/>
    <w:rsid w:val="00752DD9"/>
    <w:rsid w:val="00754498"/>
    <w:rsid w:val="007556CE"/>
    <w:rsid w:val="007A1B43"/>
    <w:rsid w:val="007A3330"/>
    <w:rsid w:val="007B0E77"/>
    <w:rsid w:val="007D1EAD"/>
    <w:rsid w:val="007E75BD"/>
    <w:rsid w:val="007F0B95"/>
    <w:rsid w:val="008114BE"/>
    <w:rsid w:val="00851632"/>
    <w:rsid w:val="00856A4D"/>
    <w:rsid w:val="00857418"/>
    <w:rsid w:val="008647F5"/>
    <w:rsid w:val="00877E6C"/>
    <w:rsid w:val="008928AF"/>
    <w:rsid w:val="008A26C6"/>
    <w:rsid w:val="008E3B6E"/>
    <w:rsid w:val="008E7E20"/>
    <w:rsid w:val="008F2BB8"/>
    <w:rsid w:val="00900E3D"/>
    <w:rsid w:val="009101DA"/>
    <w:rsid w:val="00933064"/>
    <w:rsid w:val="009702A7"/>
    <w:rsid w:val="009715A1"/>
    <w:rsid w:val="0098406A"/>
    <w:rsid w:val="009B19BB"/>
    <w:rsid w:val="009B7317"/>
    <w:rsid w:val="009C6DC4"/>
    <w:rsid w:val="009D1448"/>
    <w:rsid w:val="009E1091"/>
    <w:rsid w:val="009F100B"/>
    <w:rsid w:val="00A106D8"/>
    <w:rsid w:val="00A12E94"/>
    <w:rsid w:val="00A14BE7"/>
    <w:rsid w:val="00A20AB7"/>
    <w:rsid w:val="00A33470"/>
    <w:rsid w:val="00A35CF5"/>
    <w:rsid w:val="00A417BA"/>
    <w:rsid w:val="00A44D3D"/>
    <w:rsid w:val="00A5159E"/>
    <w:rsid w:val="00A54C8A"/>
    <w:rsid w:val="00A62E62"/>
    <w:rsid w:val="00A66892"/>
    <w:rsid w:val="00A71BD7"/>
    <w:rsid w:val="00A75822"/>
    <w:rsid w:val="00A85FE0"/>
    <w:rsid w:val="00A94E6E"/>
    <w:rsid w:val="00AB686F"/>
    <w:rsid w:val="00AC0B4E"/>
    <w:rsid w:val="00AC31F3"/>
    <w:rsid w:val="00AC5E60"/>
    <w:rsid w:val="00AD2629"/>
    <w:rsid w:val="00AE0E50"/>
    <w:rsid w:val="00AF223A"/>
    <w:rsid w:val="00B11205"/>
    <w:rsid w:val="00B46339"/>
    <w:rsid w:val="00B53B22"/>
    <w:rsid w:val="00B7334F"/>
    <w:rsid w:val="00B80599"/>
    <w:rsid w:val="00B868F7"/>
    <w:rsid w:val="00B87B8F"/>
    <w:rsid w:val="00B90F27"/>
    <w:rsid w:val="00BA4B3C"/>
    <w:rsid w:val="00BB35F4"/>
    <w:rsid w:val="00BC0D89"/>
    <w:rsid w:val="00BC759E"/>
    <w:rsid w:val="00BE109F"/>
    <w:rsid w:val="00BE52DA"/>
    <w:rsid w:val="00BF564C"/>
    <w:rsid w:val="00C222FA"/>
    <w:rsid w:val="00C44785"/>
    <w:rsid w:val="00C5603D"/>
    <w:rsid w:val="00C57336"/>
    <w:rsid w:val="00C63AAE"/>
    <w:rsid w:val="00C64073"/>
    <w:rsid w:val="00C75D70"/>
    <w:rsid w:val="00C8637A"/>
    <w:rsid w:val="00C86CA4"/>
    <w:rsid w:val="00CB125D"/>
    <w:rsid w:val="00CB55E7"/>
    <w:rsid w:val="00CC3C9A"/>
    <w:rsid w:val="00CC7C55"/>
    <w:rsid w:val="00CC7DDD"/>
    <w:rsid w:val="00CD23D1"/>
    <w:rsid w:val="00CE1AC2"/>
    <w:rsid w:val="00CE4FA5"/>
    <w:rsid w:val="00D041BE"/>
    <w:rsid w:val="00D37C32"/>
    <w:rsid w:val="00D41CEE"/>
    <w:rsid w:val="00D66E5C"/>
    <w:rsid w:val="00D74B8E"/>
    <w:rsid w:val="00D75FB5"/>
    <w:rsid w:val="00D7650D"/>
    <w:rsid w:val="00D769C1"/>
    <w:rsid w:val="00D93260"/>
    <w:rsid w:val="00DA07B2"/>
    <w:rsid w:val="00DB488A"/>
    <w:rsid w:val="00DB5159"/>
    <w:rsid w:val="00DB53DC"/>
    <w:rsid w:val="00DC1511"/>
    <w:rsid w:val="00DD159A"/>
    <w:rsid w:val="00DE2011"/>
    <w:rsid w:val="00DE3F2E"/>
    <w:rsid w:val="00E22B9D"/>
    <w:rsid w:val="00E7409A"/>
    <w:rsid w:val="00E836C7"/>
    <w:rsid w:val="00E83E35"/>
    <w:rsid w:val="00E969D4"/>
    <w:rsid w:val="00EA62DA"/>
    <w:rsid w:val="00EC0F5E"/>
    <w:rsid w:val="00EC6795"/>
    <w:rsid w:val="00ED5F13"/>
    <w:rsid w:val="00EE1D35"/>
    <w:rsid w:val="00EE29D2"/>
    <w:rsid w:val="00EE3689"/>
    <w:rsid w:val="00EE4BB1"/>
    <w:rsid w:val="00EF4F9A"/>
    <w:rsid w:val="00F01D33"/>
    <w:rsid w:val="00F15161"/>
    <w:rsid w:val="00F259C2"/>
    <w:rsid w:val="00F270DE"/>
    <w:rsid w:val="00F305BB"/>
    <w:rsid w:val="00F7277A"/>
    <w:rsid w:val="00F91536"/>
    <w:rsid w:val="00FB566C"/>
    <w:rsid w:val="00FE16D0"/>
    <w:rsid w:val="00FF53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48E5AF8B"/>
  <w15:chartTrackingRefBased/>
  <w15:docId w15:val="{4E024319-3EE9-41CA-B350-3291E3632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0265"/>
    <w:rPr>
      <w:rFonts w:ascii="Verdana" w:hAnsi="Verdana" w:cs="Verdana"/>
      <w:sz w:val="22"/>
      <w:szCs w:val="22"/>
    </w:rPr>
  </w:style>
  <w:style w:type="paragraph" w:styleId="Naslov1">
    <w:name w:val="heading 1"/>
    <w:basedOn w:val="Navaden"/>
    <w:next w:val="Navaden"/>
    <w:qFormat/>
    <w:rsid w:val="00260265"/>
    <w:pPr>
      <w:keepNext/>
      <w:spacing w:before="240" w:after="60"/>
      <w:outlineLvl w:val="0"/>
    </w:pPr>
    <w:rPr>
      <w:b/>
      <w:bCs/>
      <w:kern w:val="32"/>
      <w:sz w:val="28"/>
      <w:szCs w:val="28"/>
    </w:rPr>
  </w:style>
  <w:style w:type="paragraph" w:styleId="Naslov2">
    <w:name w:val="heading 2"/>
    <w:basedOn w:val="Navaden"/>
    <w:next w:val="Navaden"/>
    <w:qFormat/>
    <w:rsid w:val="00260265"/>
    <w:pPr>
      <w:keepNext/>
      <w:spacing w:before="240" w:after="60"/>
      <w:outlineLvl w:val="1"/>
    </w:pPr>
    <w:rPr>
      <w:b/>
      <w:bCs/>
      <w:i/>
      <w:iCs/>
      <w:sz w:val="28"/>
      <w:szCs w:val="28"/>
    </w:rPr>
  </w:style>
  <w:style w:type="paragraph" w:styleId="Naslov3">
    <w:name w:val="heading 3"/>
    <w:basedOn w:val="Navaden"/>
    <w:next w:val="Navaden"/>
    <w:qFormat/>
    <w:rsid w:val="00260265"/>
    <w:pPr>
      <w:keepNext/>
      <w:spacing w:before="240" w:after="60"/>
      <w:outlineLvl w:val="2"/>
    </w:pPr>
    <w:rPr>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EE29D2"/>
    <w:pPr>
      <w:tabs>
        <w:tab w:val="center" w:pos="4536"/>
        <w:tab w:val="right" w:pos="9072"/>
      </w:tabs>
    </w:pPr>
  </w:style>
  <w:style w:type="paragraph" w:styleId="Noga">
    <w:name w:val="footer"/>
    <w:basedOn w:val="Navaden"/>
    <w:rsid w:val="00260265"/>
    <w:pPr>
      <w:tabs>
        <w:tab w:val="center" w:pos="4536"/>
        <w:tab w:val="right" w:pos="9072"/>
      </w:tabs>
      <w:jc w:val="center"/>
    </w:pPr>
    <w:rPr>
      <w:sz w:val="16"/>
      <w:szCs w:val="16"/>
    </w:rPr>
  </w:style>
  <w:style w:type="character" w:styleId="Hiperpovezava">
    <w:name w:val="Hyperlink"/>
    <w:rsid w:val="00EA62DA"/>
    <w:rPr>
      <w:color w:val="0000FF"/>
      <w:u w:val="single"/>
    </w:rPr>
  </w:style>
  <w:style w:type="table" w:styleId="Tabelamrea">
    <w:name w:val="Table Grid"/>
    <w:basedOn w:val="Navadnatabela"/>
    <w:rsid w:val="00B87B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
    <w:name w:val="S"/>
    <w:basedOn w:val="Navaden"/>
    <w:rsid w:val="000943A7"/>
    <w:pPr>
      <w:jc w:val="both"/>
    </w:pPr>
    <w:rPr>
      <w:rFonts w:ascii="Times New Roman" w:hAnsi="Times New Roman" w:cs="Times New Roman"/>
      <w:sz w:val="24"/>
      <w:szCs w:val="20"/>
      <w:lang w:val="en-GB"/>
    </w:rPr>
  </w:style>
  <w:style w:type="paragraph" w:styleId="Besedilooblaka">
    <w:name w:val="Balloon Text"/>
    <w:basedOn w:val="Navaden"/>
    <w:link w:val="BesedilooblakaZnak"/>
    <w:rsid w:val="00FE16D0"/>
    <w:rPr>
      <w:rFonts w:ascii="Tahoma" w:hAnsi="Tahoma" w:cs="Times New Roman"/>
      <w:sz w:val="16"/>
      <w:szCs w:val="16"/>
      <w:lang w:val="x-none" w:eastAsia="x-none"/>
    </w:rPr>
  </w:style>
  <w:style w:type="character" w:customStyle="1" w:styleId="BesedilooblakaZnak">
    <w:name w:val="Besedilo oblačka Znak"/>
    <w:link w:val="Besedilooblaka"/>
    <w:rsid w:val="00FE16D0"/>
    <w:rPr>
      <w:rFonts w:ascii="Tahoma" w:hAnsi="Tahoma" w:cs="Tahoma"/>
      <w:sz w:val="16"/>
      <w:szCs w:val="16"/>
    </w:rPr>
  </w:style>
  <w:style w:type="paragraph" w:styleId="Odstavekseznama">
    <w:name w:val="List Paragraph"/>
    <w:basedOn w:val="Navaden"/>
    <w:uiPriority w:val="34"/>
    <w:qFormat/>
    <w:rsid w:val="00AC0B4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tka\Desktop\&#381;upan%20COLO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Župan COLOR</Template>
  <TotalTime>2</TotalTime>
  <Pages>1</Pages>
  <Words>151</Words>
  <Characters>1238</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subject/>
  <dc:creator>metka</dc:creator>
  <cp:keywords/>
  <cp:lastModifiedBy>Metka Resnik</cp:lastModifiedBy>
  <cp:revision>3</cp:revision>
  <cp:lastPrinted>2026-02-26T10:44:00Z</cp:lastPrinted>
  <dcterms:created xsi:type="dcterms:W3CDTF">2026-01-15T08:48:00Z</dcterms:created>
  <dcterms:modified xsi:type="dcterms:W3CDTF">2026-02-26T10:45:00Z</dcterms:modified>
</cp:coreProperties>
</file>